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5057AFC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B5BEB1E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E9D44CC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FFED0A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580D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446F954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1316916819"/>
              <w:placeholder>
                <w:docPart w:val="ABFC0D83CAA1477687E9128D19227CAA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97374425"/>
                  <w:placeholder>
                    <w:docPart w:val="4398220DE6A14A67932AA70AB30274E7"/>
                  </w:placeholder>
                </w:sdtPr>
                <w:sdtEndPr/>
                <w:sdtContent>
                  <w:p w14:paraId="0EE00177" w14:textId="698FF725" w:rsidR="00C87C55" w:rsidRDefault="001F355F" w:rsidP="00C87C55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M241</w:t>
                    </w:r>
                  </w:p>
                </w:sdtContent>
              </w:sdt>
              <w:p w14:paraId="52652DE2" w14:textId="6F96FFCB" w:rsidR="00347F9A" w:rsidRPr="0020783C" w:rsidRDefault="001F355F" w:rsidP="000E44BE">
                <w:pPr>
                  <w:rPr>
                    <w:b/>
                    <w:bCs/>
                  </w:rPr>
                </w:pPr>
              </w:p>
            </w:sdtContent>
          </w:sdt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1029384296"/>
              <w:placeholder>
                <w:docPart w:val="29F5DD5C34DA45F7B6D03BC1ABD1807A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1281770979"/>
                  <w:placeholder>
                    <w:docPart w:val="7BCE6A3535B04F19A4BD07964B1BF258"/>
                  </w:placeholder>
                </w:sdtPr>
                <w:sdtEndPr/>
                <w:sdtContent>
                  <w:p w14:paraId="3558B4D2" w14:textId="346C5AD9" w:rsidR="00C87C55" w:rsidRDefault="00252058" w:rsidP="00C87C55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 </w:t>
                    </w:r>
                    <w:r w:rsidR="001F355F" w:rsidRPr="001F355F">
                      <w:rPr>
                        <w:b/>
                        <w:bCs/>
                      </w:rPr>
                      <w:t xml:space="preserve">Wiederaufbau </w:t>
                    </w:r>
                    <w:proofErr w:type="spellStart"/>
                    <w:r w:rsidR="001F355F" w:rsidRPr="001F355F">
                      <w:rPr>
                        <w:b/>
                        <w:bCs/>
                      </w:rPr>
                      <w:t>Liersbach</w:t>
                    </w:r>
                    <w:proofErr w:type="spellEnd"/>
                    <w:r w:rsidR="001F355F" w:rsidRPr="001F355F">
                      <w:rPr>
                        <w:b/>
                        <w:bCs/>
                      </w:rPr>
                      <w:t xml:space="preserve"> LV 2 (</w:t>
                    </w:r>
                    <w:proofErr w:type="spellStart"/>
                    <w:r w:rsidR="001F355F" w:rsidRPr="001F355F">
                      <w:rPr>
                        <w:b/>
                        <w:bCs/>
                      </w:rPr>
                      <w:t>Lierser</w:t>
                    </w:r>
                    <w:proofErr w:type="spellEnd"/>
                    <w:r w:rsidR="001F355F" w:rsidRPr="001F355F">
                      <w:rPr>
                        <w:b/>
                        <w:bCs/>
                      </w:rPr>
                      <w:t xml:space="preserve"> Mühle)</w:t>
                    </w:r>
                  </w:p>
                </w:sdtContent>
              </w:sdt>
              <w:p w14:paraId="0E9E26E6" w14:textId="4F6664BD" w:rsidR="00347F9A" w:rsidRPr="0020783C" w:rsidRDefault="001F355F" w:rsidP="000E44BE">
                <w:pPr>
                  <w:rPr>
                    <w:b/>
                    <w:bCs/>
                  </w:rPr>
                </w:pPr>
              </w:p>
            </w:sdtContent>
          </w:sdt>
        </w:tc>
      </w:tr>
      <w:tr w:rsidR="00347F9A" w:rsidRPr="00F45CAD" w14:paraId="6CE7999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D7F910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7AA3B8" w14:textId="77777777" w:rsidR="00347F9A" w:rsidRPr="00F45CAD" w:rsidRDefault="00347F9A" w:rsidP="002D4CA7"/>
        </w:tc>
      </w:tr>
      <w:tr w:rsidR="00682D2C" w:rsidRPr="00F45CAD" w14:paraId="4E95BA84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FB33B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FB6D1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00AB6DB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-836306180"/>
              <w:placeholder>
                <w:docPart w:val="910007481ED64DDE95AB6B7A48524571"/>
              </w:placeholder>
            </w:sdtPr>
            <w:sdtEndPr/>
            <w:sdtContent>
              <w:p w14:paraId="612130A5" w14:textId="2F6EB62B" w:rsidR="00347F9A" w:rsidRPr="0020783C" w:rsidRDefault="001F355F" w:rsidP="008F33D7">
                <w:pPr>
                  <w:rPr>
                    <w:b/>
                    <w:bCs/>
                  </w:rPr>
                </w:pPr>
                <w:r w:rsidRPr="001F355F">
                  <w:rPr>
                    <w:b/>
                    <w:bCs/>
                  </w:rPr>
                  <w:t>2026-VOB-009-M241-LV-2</w:t>
                </w:r>
              </w:p>
              <w:bookmarkStart w:id="0" w:name="_GoBack" w:displacedByCustomXml="next"/>
              <w:bookmarkEnd w:id="0" w:displacedByCustomXml="next"/>
            </w:sdtContent>
          </w:sdt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sdt>
            <w:sdtPr>
              <w:rPr>
                <w:b/>
                <w:bCs/>
              </w:rPr>
              <w:id w:val="1881440626"/>
              <w:placeholder>
                <w:docPart w:val="2AED4FC9BF744EF9BC9675BE66AC9B69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-2014754315"/>
                  <w:placeholder>
                    <w:docPart w:val="40C02D4E57194125A05FFE5FC2A01427"/>
                  </w:placeholder>
                </w:sdtPr>
                <w:sdtEndPr/>
                <w:sdtContent>
                  <w:p w14:paraId="4404C220" w14:textId="1F5DA296" w:rsidR="00C87C55" w:rsidRDefault="001F355F" w:rsidP="00C87C55">
                    <w:pPr>
                      <w:rPr>
                        <w:b/>
                        <w:bCs/>
                      </w:rPr>
                    </w:pPr>
                    <w:r w:rsidRPr="001F355F">
                      <w:rPr>
                        <w:b/>
                        <w:bCs/>
                      </w:rPr>
                      <w:t xml:space="preserve">Ufersicherung </w:t>
                    </w:r>
                    <w:proofErr w:type="spellStart"/>
                    <w:r w:rsidRPr="001F355F">
                      <w:rPr>
                        <w:b/>
                        <w:bCs/>
                      </w:rPr>
                      <w:t>Liersbach</w:t>
                    </w:r>
                    <w:proofErr w:type="spellEnd"/>
                    <w:r w:rsidRPr="001F355F">
                      <w:rPr>
                        <w:b/>
                        <w:bCs/>
                      </w:rPr>
                      <w:t xml:space="preserve"> (</w:t>
                    </w:r>
                    <w:proofErr w:type="spellStart"/>
                    <w:r w:rsidRPr="001F355F">
                      <w:rPr>
                        <w:b/>
                        <w:bCs/>
                      </w:rPr>
                      <w:t>Lierser</w:t>
                    </w:r>
                    <w:proofErr w:type="spellEnd"/>
                    <w:r w:rsidRPr="001F355F">
                      <w:rPr>
                        <w:b/>
                        <w:bCs/>
                      </w:rPr>
                      <w:t xml:space="preserve"> Mühle 1)</w:t>
                    </w:r>
                  </w:p>
                </w:sdtContent>
              </w:sdt>
              <w:p w14:paraId="515409D9" w14:textId="1347C8F4" w:rsidR="00347F9A" w:rsidRPr="0020783C" w:rsidRDefault="000E44BE" w:rsidP="000E44BE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</w:t>
                </w:r>
              </w:p>
            </w:sdtContent>
          </w:sdt>
        </w:tc>
      </w:tr>
      <w:tr w:rsidR="00682D2C" w:rsidRPr="00F45CAD" w14:paraId="18C2EEEF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15AE0C" w14:textId="77777777" w:rsidR="00682D2C" w:rsidRPr="00F45CAD" w:rsidRDefault="00682D2C" w:rsidP="002D4CA7"/>
        </w:tc>
      </w:tr>
    </w:tbl>
    <w:p w14:paraId="095501DF" w14:textId="77777777" w:rsidR="00682D2C" w:rsidRPr="00F45CAD" w:rsidRDefault="00682D2C" w:rsidP="00682D2C"/>
    <w:p w14:paraId="1D358096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892B34A" w14:textId="77777777" w:rsidR="00682D2C" w:rsidRDefault="00682D2C" w:rsidP="00682D2C"/>
    <w:p w14:paraId="1EF4EB96" w14:textId="77777777" w:rsidR="00347F9A" w:rsidRPr="00F45CAD" w:rsidRDefault="00347F9A" w:rsidP="00682D2C"/>
    <w:p w14:paraId="34FE9AD5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15AED95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6869FD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700F04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FD5B1F4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color w:val="808080" w:themeColor="background1" w:themeShade="80"/>
              </w:rPr>
              <w:id w:val="1720222"/>
              <w:placeholder>
                <w:docPart w:val="DefaultPlaceholder_-1854013440"/>
              </w:placeholder>
            </w:sdtPr>
            <w:sdtEndPr/>
            <w:sdtContent>
              <w:p w14:paraId="7418D06E" w14:textId="69085764" w:rsidR="00E718D1" w:rsidRPr="00F45CAD" w:rsidRDefault="0020783C" w:rsidP="00FF013E">
                <w:pPr>
                  <w:jc w:val="left"/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</w:tr>
      <w:tr w:rsidR="00E718D1" w:rsidRPr="00F45CAD" w14:paraId="0E30C7B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A0F291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color w:val="808080" w:themeColor="background1" w:themeShade="80"/>
              </w:rPr>
              <w:id w:val="-982081420"/>
              <w:placeholder>
                <w:docPart w:val="34EC1A2CBD1945A5BD5AE5E296726FF9"/>
              </w:placeholder>
            </w:sdtPr>
            <w:sdtEndPr/>
            <w:sdtContent>
              <w:p w14:paraId="32A91C78" w14:textId="07C2F345" w:rsidR="00E718D1" w:rsidRPr="0020783C" w:rsidRDefault="0020783C" w:rsidP="00FF013E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4451" w:type="dxa"/>
            <w:gridSpan w:val="2"/>
            <w:vAlign w:val="bottom"/>
          </w:tcPr>
          <w:p w14:paraId="1CB606D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6CD895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069682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D6C4E8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61BB5E3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color w:val="808080" w:themeColor="background1" w:themeShade="80"/>
              </w:rPr>
              <w:id w:val="-1175102439"/>
              <w:placeholder>
                <w:docPart w:val="85CBDADEF0864261917017911011DF09"/>
              </w:placeholder>
            </w:sdtPr>
            <w:sdtEndPr/>
            <w:sdtContent>
              <w:p w14:paraId="201DAC6B" w14:textId="61D3DDD3" w:rsidR="00E718D1" w:rsidRPr="0020783C" w:rsidRDefault="0020783C" w:rsidP="00FF013E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</w:tr>
      <w:tr w:rsidR="00E718D1" w:rsidRPr="00F45CAD" w14:paraId="79F3239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0D59BA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color w:val="808080" w:themeColor="background1" w:themeShade="80"/>
              </w:rPr>
              <w:id w:val="803432291"/>
              <w:placeholder>
                <w:docPart w:val="0EB9DEF46D0E42149D9402DD2728C1EF"/>
              </w:placeholder>
            </w:sdtPr>
            <w:sdtEndPr/>
            <w:sdtContent>
              <w:p w14:paraId="2E37EF64" w14:textId="434D84DE" w:rsidR="00E718D1" w:rsidRPr="0020783C" w:rsidRDefault="0020783C" w:rsidP="00FF013E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4451" w:type="dxa"/>
            <w:gridSpan w:val="2"/>
            <w:vAlign w:val="bottom"/>
          </w:tcPr>
          <w:p w14:paraId="32E7995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0D9F4C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FA8D7B4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color w:val="808080" w:themeColor="background1" w:themeShade="80"/>
              </w:rPr>
              <w:id w:val="534692675"/>
              <w:placeholder>
                <w:docPart w:val="529D572B218A4B89B66AF72C0254A70A"/>
              </w:placeholder>
            </w:sdtPr>
            <w:sdtEndPr/>
            <w:sdtContent>
              <w:p w14:paraId="0B6806CF" w14:textId="6187F3AC" w:rsidR="00E718D1" w:rsidRPr="0020783C" w:rsidRDefault="0020783C" w:rsidP="00FF013E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</w:tr>
      <w:tr w:rsidR="00E718D1" w:rsidRPr="00F45CAD" w14:paraId="7047664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8FB43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color w:val="808080" w:themeColor="background1" w:themeShade="80"/>
              </w:rPr>
              <w:id w:val="1865935439"/>
              <w:placeholder>
                <w:docPart w:val="169F151EC02840FABEA25878F57254F4"/>
              </w:placeholder>
            </w:sdtPr>
            <w:sdtEndPr/>
            <w:sdtContent>
              <w:p w14:paraId="08012727" w14:textId="48791831" w:rsidR="00E718D1" w:rsidRPr="0020783C" w:rsidRDefault="0020783C" w:rsidP="00FF013E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F47CB1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0839F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E2CB19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color w:val="808080" w:themeColor="background1" w:themeShade="80"/>
              </w:rPr>
              <w:id w:val="-784117819"/>
              <w:placeholder>
                <w:docPart w:val="99A4458D278C4AB6B2B2EEEB8CE07FC0"/>
              </w:placeholder>
            </w:sdtPr>
            <w:sdtEndPr/>
            <w:sdtContent>
              <w:p w14:paraId="13A53C55" w14:textId="4233E682" w:rsidR="00E718D1" w:rsidRPr="0020783C" w:rsidRDefault="0020783C" w:rsidP="00FF013E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</w:tr>
      <w:tr w:rsidR="00E718D1" w:rsidRPr="00F45CAD" w14:paraId="391B462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A444DE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sdt>
            <w:sdtPr>
              <w:rPr>
                <w:color w:val="808080" w:themeColor="background1" w:themeShade="80"/>
              </w:rPr>
              <w:id w:val="-1204007902"/>
              <w:placeholder>
                <w:docPart w:val="148F20A18A024DD595B347263CEE37C6"/>
              </w:placeholder>
            </w:sdtPr>
            <w:sdtEndPr/>
            <w:sdtContent>
              <w:p w14:paraId="23F2E2D3" w14:textId="4C87FF39" w:rsidR="00E718D1" w:rsidRPr="0020783C" w:rsidRDefault="0020783C" w:rsidP="00FF013E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7F47AE4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1759D831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6604C3E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AA945F8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C7985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sdt>
            <w:sdtPr>
              <w:rPr>
                <w:color w:val="808080" w:themeColor="background1" w:themeShade="80"/>
              </w:rPr>
              <w:id w:val="-1313556370"/>
              <w:placeholder>
                <w:docPart w:val="C82F86F0C8654928A77CE158057D1227"/>
              </w:placeholder>
            </w:sdtPr>
            <w:sdtEndPr/>
            <w:sdtContent>
              <w:p w14:paraId="402BC820" w14:textId="0A0C0B82" w:rsidR="0020783C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</w:tr>
      <w:tr w:rsidR="001A3008" w:rsidRPr="00F45CAD" w14:paraId="57BC8C6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EE2CD5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E3ADD3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34662B9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E462CD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532576B" w14:textId="3A35D5BE" w:rsidR="001A3008" w:rsidRPr="00F45CAD" w:rsidRDefault="00777863" w:rsidP="0009665D">
            <w:pPr>
              <w:jc w:val="center"/>
            </w:pPr>
            <w:r>
              <w:t xml:space="preserve">Bevollmächtigtes Mitglied </w:t>
            </w:r>
          </w:p>
        </w:tc>
        <w:tc>
          <w:tcPr>
            <w:tcW w:w="256" w:type="dxa"/>
            <w:vAlign w:val="center"/>
          </w:tcPr>
          <w:p w14:paraId="275089A0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BAE1B3C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sdt>
            <w:sdtPr>
              <w:rPr>
                <w:color w:val="808080" w:themeColor="background1" w:themeShade="80"/>
              </w:rPr>
              <w:id w:val="-1380082648"/>
              <w:placeholder>
                <w:docPart w:val="4F460B93482F4D4CA073FC6FB19EA70A"/>
              </w:placeholder>
            </w:sdtPr>
            <w:sdtEndPr/>
            <w:sdtContent>
              <w:p w14:paraId="77622320" w14:textId="0A293B4F" w:rsidR="001A3008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2268" w:type="dxa"/>
            <w:gridSpan w:val="2"/>
            <w:noWrap/>
            <w:vAlign w:val="center"/>
          </w:tcPr>
          <w:sdt>
            <w:sdtPr>
              <w:rPr>
                <w:color w:val="808080" w:themeColor="background1" w:themeShade="80"/>
              </w:rPr>
              <w:id w:val="-1718819369"/>
              <w:placeholder>
                <w:docPart w:val="595045E775AE4A05A0D956967C28ADD1"/>
              </w:placeholder>
            </w:sdtPr>
            <w:sdtEndPr/>
            <w:sdtContent>
              <w:p w14:paraId="0AEA842E" w14:textId="2DCD0CA4" w:rsidR="001A3008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5075" w:type="dxa"/>
            <w:gridSpan w:val="3"/>
            <w:vAlign w:val="center"/>
          </w:tcPr>
          <w:sdt>
            <w:sdtPr>
              <w:rPr>
                <w:color w:val="808080" w:themeColor="background1" w:themeShade="80"/>
              </w:rPr>
              <w:id w:val="1557436837"/>
              <w:placeholder>
                <w:docPart w:val="1E3FFD232F6A44ECB6B6FDB5CF9EAFF9"/>
              </w:placeholder>
            </w:sdtPr>
            <w:sdtEndPr/>
            <w:sdtContent>
              <w:p w14:paraId="61DD8E6F" w14:textId="056A6D25" w:rsidR="001A3008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</w:tr>
      <w:tr w:rsidR="001A3008" w:rsidRPr="00F45CAD" w14:paraId="503B5C8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57774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387DEA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E744EF5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F05D4A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DBB3D91" w14:textId="3E55B8E2" w:rsidR="001A3008" w:rsidRPr="00F45CAD" w:rsidRDefault="00777863" w:rsidP="00FF013E">
            <w:pPr>
              <w:jc w:val="center"/>
            </w:pPr>
            <w:r>
              <w:t xml:space="preserve">Mitglied </w:t>
            </w:r>
          </w:p>
        </w:tc>
        <w:tc>
          <w:tcPr>
            <w:tcW w:w="256" w:type="dxa"/>
            <w:vAlign w:val="center"/>
          </w:tcPr>
          <w:p w14:paraId="5335C109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BC7A0F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sdt>
            <w:sdtPr>
              <w:rPr>
                <w:color w:val="808080" w:themeColor="background1" w:themeShade="80"/>
              </w:rPr>
              <w:id w:val="-710341045"/>
              <w:placeholder>
                <w:docPart w:val="B3F5B66537BF447FAEC8E2B362B55467"/>
              </w:placeholder>
            </w:sdtPr>
            <w:sdtEndPr/>
            <w:sdtContent>
              <w:p w14:paraId="105A3E61" w14:textId="31E6DCCF" w:rsidR="001A3008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2268" w:type="dxa"/>
            <w:gridSpan w:val="2"/>
            <w:noWrap/>
            <w:vAlign w:val="center"/>
          </w:tcPr>
          <w:sdt>
            <w:sdtPr>
              <w:rPr>
                <w:color w:val="808080" w:themeColor="background1" w:themeShade="80"/>
              </w:rPr>
              <w:id w:val="1133749975"/>
              <w:placeholder>
                <w:docPart w:val="A978C61AF40A4E85BC54EF4E473F1134"/>
              </w:placeholder>
            </w:sdtPr>
            <w:sdtEndPr/>
            <w:sdtContent>
              <w:p w14:paraId="7117C8B5" w14:textId="737A68B0" w:rsidR="001A3008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5075" w:type="dxa"/>
            <w:gridSpan w:val="3"/>
            <w:vAlign w:val="center"/>
          </w:tcPr>
          <w:sdt>
            <w:sdtPr>
              <w:rPr>
                <w:color w:val="808080" w:themeColor="background1" w:themeShade="80"/>
              </w:rPr>
              <w:id w:val="1948113988"/>
              <w:placeholder>
                <w:docPart w:val="AC4D483F40874705BE4D0D9DA8E7CB84"/>
              </w:placeholder>
            </w:sdtPr>
            <w:sdtEndPr/>
            <w:sdtContent>
              <w:p w14:paraId="387BADCF" w14:textId="41CF679B" w:rsidR="001A3008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</w:tr>
      <w:tr w:rsidR="001A3008" w:rsidRPr="00F45CAD" w14:paraId="72543F9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76D12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D42088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94EE515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2B74AF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CC4CF90" w14:textId="79A28E4A" w:rsidR="001A3008" w:rsidRPr="00F45CAD" w:rsidRDefault="00777863" w:rsidP="00FF013E">
            <w:pPr>
              <w:jc w:val="center"/>
            </w:pPr>
            <w:r>
              <w:t>Mitglied</w:t>
            </w:r>
          </w:p>
        </w:tc>
        <w:tc>
          <w:tcPr>
            <w:tcW w:w="256" w:type="dxa"/>
            <w:vAlign w:val="center"/>
          </w:tcPr>
          <w:p w14:paraId="155B8043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23AE1F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sdt>
            <w:sdtPr>
              <w:rPr>
                <w:color w:val="808080" w:themeColor="background1" w:themeShade="80"/>
              </w:rPr>
              <w:id w:val="23296847"/>
              <w:placeholder>
                <w:docPart w:val="9E75CCE0407E436B872729F5A214C0E1"/>
              </w:placeholder>
            </w:sdtPr>
            <w:sdtEndPr/>
            <w:sdtContent>
              <w:p w14:paraId="2519497F" w14:textId="762E3A9B" w:rsidR="001A3008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2268" w:type="dxa"/>
            <w:gridSpan w:val="2"/>
            <w:noWrap/>
            <w:vAlign w:val="center"/>
          </w:tcPr>
          <w:sdt>
            <w:sdtPr>
              <w:rPr>
                <w:color w:val="808080" w:themeColor="background1" w:themeShade="80"/>
              </w:rPr>
              <w:id w:val="-1955012316"/>
              <w:placeholder>
                <w:docPart w:val="34A9A85EA0924FDCB3C0480925FAF0A1"/>
              </w:placeholder>
            </w:sdtPr>
            <w:sdtEndPr/>
            <w:sdtContent>
              <w:p w14:paraId="5625507F" w14:textId="1904B647" w:rsidR="001A3008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  <w:tc>
          <w:tcPr>
            <w:tcW w:w="5075" w:type="dxa"/>
            <w:gridSpan w:val="3"/>
            <w:vAlign w:val="center"/>
          </w:tcPr>
          <w:sdt>
            <w:sdtPr>
              <w:rPr>
                <w:color w:val="808080" w:themeColor="background1" w:themeShade="80"/>
              </w:rPr>
              <w:id w:val="-912085875"/>
              <w:placeholder>
                <w:docPart w:val="520D3BF4536540D09D08C555150A6067"/>
              </w:placeholder>
            </w:sdtPr>
            <w:sdtEndPr/>
            <w:sdtContent>
              <w:p w14:paraId="708DFD4A" w14:textId="492EC1B3" w:rsidR="001A3008" w:rsidRPr="0020783C" w:rsidRDefault="0020783C" w:rsidP="0020783C">
                <w:pPr>
                  <w:jc w:val="left"/>
                  <w:rPr>
                    <w:color w:val="808080" w:themeColor="background1" w:themeShade="80"/>
                  </w:rPr>
                </w:pPr>
                <w:r w:rsidRPr="0020783C">
                  <w:rPr>
                    <w:color w:val="808080" w:themeColor="background1" w:themeShade="80"/>
                  </w:rPr>
                  <w:t>[Bitte eintragen]</w:t>
                </w:r>
              </w:p>
            </w:sdtContent>
          </w:sdt>
        </w:tc>
      </w:tr>
      <w:tr w:rsidR="001A3008" w:rsidRPr="00F45CAD" w14:paraId="3B480E2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FB91BA" w14:textId="77777777"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14:paraId="091273F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3F7E46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80258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D0AF85B" w14:textId="5DE26EEB" w:rsidR="001A3008" w:rsidRPr="00F45CAD" w:rsidRDefault="00777863" w:rsidP="00FF013E">
            <w:pPr>
              <w:jc w:val="center"/>
            </w:pPr>
            <w:r>
              <w:t>Mitglied</w:t>
            </w:r>
          </w:p>
        </w:tc>
        <w:tc>
          <w:tcPr>
            <w:tcW w:w="256" w:type="dxa"/>
            <w:vAlign w:val="center"/>
          </w:tcPr>
          <w:p w14:paraId="78E66F48" w14:textId="77777777" w:rsidR="001A3008" w:rsidRPr="00F45CAD" w:rsidRDefault="001A3008" w:rsidP="00FF013E">
            <w:pPr>
              <w:jc w:val="center"/>
            </w:pPr>
          </w:p>
        </w:tc>
      </w:tr>
    </w:tbl>
    <w:p w14:paraId="56539E59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6BB73" w14:textId="77777777" w:rsidR="001330BB" w:rsidRDefault="001330BB">
      <w:r>
        <w:separator/>
      </w:r>
    </w:p>
    <w:p w14:paraId="0CA1F1AA" w14:textId="77777777" w:rsidR="001330BB" w:rsidRDefault="001330BB"/>
    <w:p w14:paraId="3BC0B3CA" w14:textId="77777777" w:rsidR="001330BB" w:rsidRDefault="001330BB"/>
  </w:endnote>
  <w:endnote w:type="continuationSeparator" w:id="0">
    <w:p w14:paraId="1CC17F63" w14:textId="77777777" w:rsidR="001330BB" w:rsidRDefault="001330BB">
      <w:r>
        <w:continuationSeparator/>
      </w:r>
    </w:p>
    <w:p w14:paraId="4640CD56" w14:textId="77777777" w:rsidR="001330BB" w:rsidRDefault="001330BB"/>
    <w:p w14:paraId="3F1223F3" w14:textId="77777777" w:rsidR="001330BB" w:rsidRDefault="001330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014F719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48181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76118F8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DADBA4B" wp14:editId="5CD075A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3078F5B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54133E72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F33D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F33D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FC54DA0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C0FEF" w14:textId="77777777" w:rsidR="001330BB" w:rsidRDefault="001330BB">
      <w:r>
        <w:separator/>
      </w:r>
    </w:p>
    <w:p w14:paraId="447C0802" w14:textId="77777777" w:rsidR="001330BB" w:rsidRDefault="001330BB"/>
    <w:p w14:paraId="654C19CE" w14:textId="77777777" w:rsidR="001330BB" w:rsidRDefault="001330BB"/>
  </w:footnote>
  <w:footnote w:type="continuationSeparator" w:id="0">
    <w:p w14:paraId="55BE1552" w14:textId="77777777" w:rsidR="001330BB" w:rsidRDefault="001330BB">
      <w:r>
        <w:continuationSeparator/>
      </w:r>
    </w:p>
    <w:p w14:paraId="7844CAD8" w14:textId="77777777" w:rsidR="001330BB" w:rsidRDefault="001330BB"/>
    <w:p w14:paraId="0226BB6E" w14:textId="77777777" w:rsidR="001330BB" w:rsidRDefault="001330BB"/>
  </w:footnote>
  <w:footnote w:id="1">
    <w:p w14:paraId="443F9B62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5738CC27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FE5F2" w14:textId="77777777" w:rsidR="00E718D1" w:rsidRDefault="00E718D1"/>
  <w:p w14:paraId="7E054CF4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8F22E" w14:textId="77777777" w:rsidR="00E718D1" w:rsidRDefault="00E718D1">
    <w:pPr>
      <w:pStyle w:val="Kopfzeile"/>
    </w:pPr>
    <w:r>
      <w:t>234</w:t>
    </w:r>
  </w:p>
  <w:p w14:paraId="17BFC83F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pOq3wsvOoUV4KgX1ieP5TQ/POXsnZGId3Nv3s2O0wlx1Aw5XQbPxd0nFSyu0KdEZrCbE0uK8lPjng+6GnsQlg==" w:salt="BQ4DpiH9lA+T1XWyOrvpf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utomatischSpeichern" w:val="0"/>
    <w:docVar w:name="modified" w:val="1"/>
    <w:docVar w:name="Status" w:val="nein"/>
  </w:docVars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E44BE"/>
    <w:rsid w:val="001028D9"/>
    <w:rsid w:val="00106076"/>
    <w:rsid w:val="00127C79"/>
    <w:rsid w:val="001330BB"/>
    <w:rsid w:val="001352E2"/>
    <w:rsid w:val="001426F7"/>
    <w:rsid w:val="0019417C"/>
    <w:rsid w:val="001A3008"/>
    <w:rsid w:val="001A6205"/>
    <w:rsid w:val="001B705C"/>
    <w:rsid w:val="001C3E5C"/>
    <w:rsid w:val="001C509D"/>
    <w:rsid w:val="001E0C92"/>
    <w:rsid w:val="001F355F"/>
    <w:rsid w:val="001F47CC"/>
    <w:rsid w:val="0020783C"/>
    <w:rsid w:val="002517FD"/>
    <w:rsid w:val="00252058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87C1B"/>
    <w:rsid w:val="003A2123"/>
    <w:rsid w:val="003A362C"/>
    <w:rsid w:val="003A36E9"/>
    <w:rsid w:val="003D3E99"/>
    <w:rsid w:val="003E2CD4"/>
    <w:rsid w:val="00402A1B"/>
    <w:rsid w:val="00402AA9"/>
    <w:rsid w:val="00424038"/>
    <w:rsid w:val="004446BB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B3D02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77863"/>
    <w:rsid w:val="0078194F"/>
    <w:rsid w:val="00782E76"/>
    <w:rsid w:val="0078695C"/>
    <w:rsid w:val="007B55F8"/>
    <w:rsid w:val="007E5172"/>
    <w:rsid w:val="007E61DB"/>
    <w:rsid w:val="0081723D"/>
    <w:rsid w:val="008402EA"/>
    <w:rsid w:val="008B1F06"/>
    <w:rsid w:val="008B77DC"/>
    <w:rsid w:val="008D764D"/>
    <w:rsid w:val="008F33D7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2905"/>
    <w:rsid w:val="00AB4B05"/>
    <w:rsid w:val="00AC56D5"/>
    <w:rsid w:val="00AC7F2D"/>
    <w:rsid w:val="00AD584D"/>
    <w:rsid w:val="00AE4AF0"/>
    <w:rsid w:val="00AF0DE2"/>
    <w:rsid w:val="00B003C3"/>
    <w:rsid w:val="00B007A4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87C5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A15C8F"/>
  <w15:docId w15:val="{FC732A9C-FBB7-44FA-8976-28F4D8C81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777863"/>
    <w:rPr>
      <w:rFonts w:ascii="Arial" w:hAnsi="Arial"/>
      <w:szCs w:val="24"/>
    </w:rPr>
  </w:style>
  <w:style w:type="character" w:styleId="Kommentarzeichen">
    <w:name w:val="annotation reference"/>
    <w:basedOn w:val="Absatz-Standardschriftart"/>
    <w:semiHidden/>
    <w:unhideWhenUsed/>
    <w:rsid w:val="00777863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777863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77786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778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77863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2078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8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9F5DD5C34DA45F7B6D03BC1ABD180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1B6226-4E18-4DA5-81DE-3ED8F8071554}"/>
      </w:docPartPr>
      <w:docPartBody>
        <w:p w:rsidR="009F0655" w:rsidRDefault="00F21A25" w:rsidP="00F21A25">
          <w:pPr>
            <w:pStyle w:val="29F5DD5C34DA45F7B6D03BC1ABD1807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ED4FC9BF744EF9BC9675BE66AC9B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2E4F1F-9621-4B4E-B5A0-92615AB7E200}"/>
      </w:docPartPr>
      <w:docPartBody>
        <w:p w:rsidR="009F0655" w:rsidRDefault="00F21A25" w:rsidP="00F21A25">
          <w:pPr>
            <w:pStyle w:val="2AED4FC9BF744EF9BC9675BE66AC9B6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0007481ED64DDE95AB6B7A48524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D7D808-8C6F-4516-B758-9C2B5F0AF482}"/>
      </w:docPartPr>
      <w:docPartBody>
        <w:p w:rsidR="009F0655" w:rsidRDefault="00F21A25" w:rsidP="00F21A25">
          <w:pPr>
            <w:pStyle w:val="910007481ED64DDE95AB6B7A4852457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FC0D83CAA1477687E9128D19227C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AE6CCC-DFC8-40C0-AC8E-14DBF2B414EC}"/>
      </w:docPartPr>
      <w:docPartBody>
        <w:p w:rsidR="009F0655" w:rsidRDefault="00F21A25" w:rsidP="00F21A25">
          <w:pPr>
            <w:pStyle w:val="ABFC0D83CAA1477687E9128D19227CA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3BED8-308F-41F1-A7FB-11DB72624B3A}"/>
      </w:docPartPr>
      <w:docPartBody>
        <w:p w:rsidR="009F0655" w:rsidRDefault="00F21A25"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EC1A2CBD1945A5BD5AE5E296726F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E0A6E-AA40-4C75-90F5-ACDF659BFAF2}"/>
      </w:docPartPr>
      <w:docPartBody>
        <w:p w:rsidR="009F0655" w:rsidRDefault="00F21A25" w:rsidP="00F21A25">
          <w:pPr>
            <w:pStyle w:val="34EC1A2CBD1945A5BD5AE5E296726FF9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CBDADEF0864261917017911011DF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27F658-8C29-4EAC-ACF1-D683D3CC4836}"/>
      </w:docPartPr>
      <w:docPartBody>
        <w:p w:rsidR="009F0655" w:rsidRDefault="00F21A25" w:rsidP="00F21A25">
          <w:pPr>
            <w:pStyle w:val="85CBDADEF0864261917017911011DF09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B9DEF46D0E42149D9402DD2728C1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1397DA-32B7-4588-B3B4-8CDFC94FF3D8}"/>
      </w:docPartPr>
      <w:docPartBody>
        <w:p w:rsidR="009F0655" w:rsidRDefault="00F21A25" w:rsidP="00F21A25">
          <w:pPr>
            <w:pStyle w:val="0EB9DEF46D0E42149D9402DD2728C1EF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9D572B218A4B89B66AF72C0254A7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12D278-88EC-4E41-AB65-058E2BAC094A}"/>
      </w:docPartPr>
      <w:docPartBody>
        <w:p w:rsidR="009F0655" w:rsidRDefault="00F21A25" w:rsidP="00F21A25">
          <w:pPr>
            <w:pStyle w:val="529D572B218A4B89B66AF72C0254A70A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9F151EC02840FABEA25878F57254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9A663C-A465-4838-854E-BF23E6BDEE2E}"/>
      </w:docPartPr>
      <w:docPartBody>
        <w:p w:rsidR="009F0655" w:rsidRDefault="00F21A25" w:rsidP="00F21A25">
          <w:pPr>
            <w:pStyle w:val="169F151EC02840FABEA25878F57254F4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A4458D278C4AB6B2B2EEEB8CE07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9D83A0-E3BA-406A-BEBE-F3613B2DC641}"/>
      </w:docPartPr>
      <w:docPartBody>
        <w:p w:rsidR="009F0655" w:rsidRDefault="00F21A25" w:rsidP="00F21A25">
          <w:pPr>
            <w:pStyle w:val="99A4458D278C4AB6B2B2EEEB8CE07FC0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8F20A18A024DD595B347263CEE37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6B0458-238B-4904-81D2-25531F313DCB}"/>
      </w:docPartPr>
      <w:docPartBody>
        <w:p w:rsidR="009F0655" w:rsidRDefault="00F21A25" w:rsidP="00F21A25">
          <w:pPr>
            <w:pStyle w:val="148F20A18A024DD595B347263CEE37C6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2F86F0C8654928A77CE158057D12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2302CB-C76B-48A7-99E3-377C3A4D1039}"/>
      </w:docPartPr>
      <w:docPartBody>
        <w:p w:rsidR="009F0655" w:rsidRDefault="00F21A25" w:rsidP="00F21A25">
          <w:pPr>
            <w:pStyle w:val="C82F86F0C8654928A77CE158057D1227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460B93482F4D4CA073FC6FB19EA7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21E614-2E99-4F5A-9434-CE15A8A706D0}"/>
      </w:docPartPr>
      <w:docPartBody>
        <w:p w:rsidR="009F0655" w:rsidRDefault="00F21A25" w:rsidP="00F21A25">
          <w:pPr>
            <w:pStyle w:val="4F460B93482F4D4CA073FC6FB19EA70A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F5B66537BF447FAEC8E2B362B554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34415E-B09C-4ABC-9E3C-87FFB9A10E03}"/>
      </w:docPartPr>
      <w:docPartBody>
        <w:p w:rsidR="009F0655" w:rsidRDefault="00F21A25" w:rsidP="00F21A25">
          <w:pPr>
            <w:pStyle w:val="B3F5B66537BF447FAEC8E2B362B55467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75CCE0407E436B872729F5A214C0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AC863C-55DE-470D-923A-06E22CB7746A}"/>
      </w:docPartPr>
      <w:docPartBody>
        <w:p w:rsidR="009F0655" w:rsidRDefault="00F21A25" w:rsidP="00F21A25">
          <w:pPr>
            <w:pStyle w:val="9E75CCE0407E436B872729F5A214C0E1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A9A85EA0924FDCB3C0480925FAF0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D35774-F4CD-426B-AFCB-5528400DD632}"/>
      </w:docPartPr>
      <w:docPartBody>
        <w:p w:rsidR="009F0655" w:rsidRDefault="00F21A25" w:rsidP="00F21A25">
          <w:pPr>
            <w:pStyle w:val="34A9A85EA0924FDCB3C0480925FAF0A1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0D3BF4536540D09D08C555150A6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1C8C33-7F7D-4C1C-A111-A526CAAE6ACD}"/>
      </w:docPartPr>
      <w:docPartBody>
        <w:p w:rsidR="009F0655" w:rsidRDefault="00F21A25" w:rsidP="00F21A25">
          <w:pPr>
            <w:pStyle w:val="520D3BF4536540D09D08C555150A6067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78C61AF40A4E85BC54EF4E473F11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DBD993-08B6-4684-ACA6-AFFA4D1968C0}"/>
      </w:docPartPr>
      <w:docPartBody>
        <w:p w:rsidR="009F0655" w:rsidRDefault="00F21A25" w:rsidP="00F21A25">
          <w:pPr>
            <w:pStyle w:val="A978C61AF40A4E85BC54EF4E473F1134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4D483F40874705BE4D0D9DA8E7CB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48EAFA-F704-476C-8CAC-4299C68A3F3C}"/>
      </w:docPartPr>
      <w:docPartBody>
        <w:p w:rsidR="009F0655" w:rsidRDefault="00F21A25" w:rsidP="00F21A25">
          <w:pPr>
            <w:pStyle w:val="AC4D483F40874705BE4D0D9DA8E7CB84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5045E775AE4A05A0D956967C28AD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6CD8-B6E7-4858-B803-ADC04BE7B1FC}"/>
      </w:docPartPr>
      <w:docPartBody>
        <w:p w:rsidR="009F0655" w:rsidRDefault="00F21A25" w:rsidP="00F21A25">
          <w:pPr>
            <w:pStyle w:val="595045E775AE4A05A0D956967C28ADD1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3FFD232F6A44ECB6B6FDB5CF9EAF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0F6FB6-32D8-4C42-9A7D-F475CABE103E}"/>
      </w:docPartPr>
      <w:docPartBody>
        <w:p w:rsidR="009F0655" w:rsidRDefault="00F21A25" w:rsidP="00F21A25">
          <w:pPr>
            <w:pStyle w:val="1E3FFD232F6A44ECB6B6FDB5CF9EAFF9"/>
          </w:pPr>
          <w:r w:rsidRPr="0091366C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98220DE6A14A67932AA70AB30274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2DAD72-81D3-429F-AA23-823A3A7336D5}"/>
      </w:docPartPr>
      <w:docPartBody>
        <w:p w:rsidR="008600CF" w:rsidRDefault="00E74F7C" w:rsidP="00E74F7C">
          <w:pPr>
            <w:pStyle w:val="4398220DE6A14A67932AA70AB30274E7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7BCE6A3535B04F19A4BD07964B1BF2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0EBCCF-0479-43D8-870C-93F99A86D04C}"/>
      </w:docPartPr>
      <w:docPartBody>
        <w:p w:rsidR="008600CF" w:rsidRDefault="00E74F7C" w:rsidP="00E74F7C">
          <w:pPr>
            <w:pStyle w:val="7BCE6A3535B04F19A4BD07964B1BF25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40C02D4E57194125A05FFE5FC2A014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DBDE1A-380E-47E9-B7FC-E9C329C21847}"/>
      </w:docPartPr>
      <w:docPartBody>
        <w:p w:rsidR="008600CF" w:rsidRDefault="00E74F7C" w:rsidP="00E74F7C">
          <w:pPr>
            <w:pStyle w:val="40C02D4E57194125A05FFE5FC2A01427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A25"/>
    <w:rsid w:val="00203098"/>
    <w:rsid w:val="00283CF3"/>
    <w:rsid w:val="008600CF"/>
    <w:rsid w:val="009F0655"/>
    <w:rsid w:val="00E74F7C"/>
    <w:rsid w:val="00F21A25"/>
    <w:rsid w:val="00FC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74F7C"/>
  </w:style>
  <w:style w:type="paragraph" w:customStyle="1" w:styleId="D901EA926BA94C89A63CA0B03D721AD2">
    <w:name w:val="D901EA926BA94C89A63CA0B03D721AD2"/>
    <w:rsid w:val="00F21A25"/>
  </w:style>
  <w:style w:type="paragraph" w:customStyle="1" w:styleId="29F5DD5C34DA45F7B6D03BC1ABD1807A">
    <w:name w:val="29F5DD5C34DA45F7B6D03BC1ABD1807A"/>
    <w:rsid w:val="00F21A25"/>
  </w:style>
  <w:style w:type="paragraph" w:customStyle="1" w:styleId="2AED4FC9BF744EF9BC9675BE66AC9B69">
    <w:name w:val="2AED4FC9BF744EF9BC9675BE66AC9B69"/>
    <w:rsid w:val="00F21A25"/>
  </w:style>
  <w:style w:type="paragraph" w:customStyle="1" w:styleId="910007481ED64DDE95AB6B7A48524571">
    <w:name w:val="910007481ED64DDE95AB6B7A48524571"/>
    <w:rsid w:val="00F21A25"/>
  </w:style>
  <w:style w:type="paragraph" w:customStyle="1" w:styleId="ABFC0D83CAA1477687E9128D19227CAA">
    <w:name w:val="ABFC0D83CAA1477687E9128D19227CAA"/>
    <w:rsid w:val="00F21A25"/>
  </w:style>
  <w:style w:type="paragraph" w:customStyle="1" w:styleId="990B287598A442CE89E02D099BCED23F">
    <w:name w:val="990B287598A442CE89E02D099BCED23F"/>
    <w:rsid w:val="00F21A25"/>
  </w:style>
  <w:style w:type="paragraph" w:customStyle="1" w:styleId="34EC1A2CBD1945A5BD5AE5E296726FF9">
    <w:name w:val="34EC1A2CBD1945A5BD5AE5E296726FF9"/>
    <w:rsid w:val="00F21A25"/>
  </w:style>
  <w:style w:type="paragraph" w:customStyle="1" w:styleId="85CBDADEF0864261917017911011DF09">
    <w:name w:val="85CBDADEF0864261917017911011DF09"/>
    <w:rsid w:val="00F21A25"/>
  </w:style>
  <w:style w:type="paragraph" w:customStyle="1" w:styleId="0EB9DEF46D0E42149D9402DD2728C1EF">
    <w:name w:val="0EB9DEF46D0E42149D9402DD2728C1EF"/>
    <w:rsid w:val="00F21A25"/>
  </w:style>
  <w:style w:type="paragraph" w:customStyle="1" w:styleId="529D572B218A4B89B66AF72C0254A70A">
    <w:name w:val="529D572B218A4B89B66AF72C0254A70A"/>
    <w:rsid w:val="00F21A25"/>
  </w:style>
  <w:style w:type="paragraph" w:customStyle="1" w:styleId="169F151EC02840FABEA25878F57254F4">
    <w:name w:val="169F151EC02840FABEA25878F57254F4"/>
    <w:rsid w:val="00F21A25"/>
  </w:style>
  <w:style w:type="paragraph" w:customStyle="1" w:styleId="99A4458D278C4AB6B2B2EEEB8CE07FC0">
    <w:name w:val="99A4458D278C4AB6B2B2EEEB8CE07FC0"/>
    <w:rsid w:val="00F21A25"/>
  </w:style>
  <w:style w:type="paragraph" w:customStyle="1" w:styleId="148F20A18A024DD595B347263CEE37C6">
    <w:name w:val="148F20A18A024DD595B347263CEE37C6"/>
    <w:rsid w:val="00F21A25"/>
  </w:style>
  <w:style w:type="paragraph" w:customStyle="1" w:styleId="C82F86F0C8654928A77CE158057D1227">
    <w:name w:val="C82F86F0C8654928A77CE158057D1227"/>
    <w:rsid w:val="00F21A25"/>
  </w:style>
  <w:style w:type="paragraph" w:customStyle="1" w:styleId="4F460B93482F4D4CA073FC6FB19EA70A">
    <w:name w:val="4F460B93482F4D4CA073FC6FB19EA70A"/>
    <w:rsid w:val="00F21A25"/>
  </w:style>
  <w:style w:type="paragraph" w:customStyle="1" w:styleId="B3F5B66537BF447FAEC8E2B362B55467">
    <w:name w:val="B3F5B66537BF447FAEC8E2B362B55467"/>
    <w:rsid w:val="00F21A25"/>
  </w:style>
  <w:style w:type="paragraph" w:customStyle="1" w:styleId="9E75CCE0407E436B872729F5A214C0E1">
    <w:name w:val="9E75CCE0407E436B872729F5A214C0E1"/>
    <w:rsid w:val="00F21A25"/>
  </w:style>
  <w:style w:type="paragraph" w:customStyle="1" w:styleId="34A9A85EA0924FDCB3C0480925FAF0A1">
    <w:name w:val="34A9A85EA0924FDCB3C0480925FAF0A1"/>
    <w:rsid w:val="00F21A25"/>
  </w:style>
  <w:style w:type="paragraph" w:customStyle="1" w:styleId="520D3BF4536540D09D08C555150A6067">
    <w:name w:val="520D3BF4536540D09D08C555150A6067"/>
    <w:rsid w:val="00F21A25"/>
  </w:style>
  <w:style w:type="paragraph" w:customStyle="1" w:styleId="A978C61AF40A4E85BC54EF4E473F1134">
    <w:name w:val="A978C61AF40A4E85BC54EF4E473F1134"/>
    <w:rsid w:val="00F21A25"/>
  </w:style>
  <w:style w:type="paragraph" w:customStyle="1" w:styleId="AC4D483F40874705BE4D0D9DA8E7CB84">
    <w:name w:val="AC4D483F40874705BE4D0D9DA8E7CB84"/>
    <w:rsid w:val="00F21A25"/>
  </w:style>
  <w:style w:type="paragraph" w:customStyle="1" w:styleId="595045E775AE4A05A0D956967C28ADD1">
    <w:name w:val="595045E775AE4A05A0D956967C28ADD1"/>
    <w:rsid w:val="00F21A25"/>
  </w:style>
  <w:style w:type="paragraph" w:customStyle="1" w:styleId="1E3FFD232F6A44ECB6B6FDB5CF9EAFF9">
    <w:name w:val="1E3FFD232F6A44ECB6B6FDB5CF9EAFF9"/>
    <w:rsid w:val="00F21A25"/>
  </w:style>
  <w:style w:type="paragraph" w:customStyle="1" w:styleId="4398220DE6A14A67932AA70AB30274E7">
    <w:name w:val="4398220DE6A14A67932AA70AB30274E7"/>
    <w:rsid w:val="00E74F7C"/>
  </w:style>
  <w:style w:type="paragraph" w:customStyle="1" w:styleId="7BCE6A3535B04F19A4BD07964B1BF258">
    <w:name w:val="7BCE6A3535B04F19A4BD07964B1BF258"/>
    <w:rsid w:val="00E74F7C"/>
  </w:style>
  <w:style w:type="paragraph" w:customStyle="1" w:styleId="40C02D4E57194125A05FFE5FC2A01427">
    <w:name w:val="40C02D4E57194125A05FFE5FC2A01427"/>
    <w:rsid w:val="00E74F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Marion Lippertz | Stadt Bad Muenstereifel</cp:lastModifiedBy>
  <cp:revision>17</cp:revision>
  <cp:lastPrinted>2010-02-09T14:26:00Z</cp:lastPrinted>
  <dcterms:created xsi:type="dcterms:W3CDTF">2017-12-07T12:06:00Z</dcterms:created>
  <dcterms:modified xsi:type="dcterms:W3CDTF">2026-07-22T10:47:00Z</dcterms:modified>
</cp:coreProperties>
</file>